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197D4" w14:textId="77777777" w:rsidR="008B28AB" w:rsidRPr="008B28AB" w:rsidRDefault="008B28AB" w:rsidP="008B28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B28AB">
        <w:rPr>
          <w:rFonts w:ascii="Times New Roman" w:hAnsi="Times New Roman" w:cs="Times New Roman"/>
          <w:sz w:val="24"/>
          <w:szCs w:val="24"/>
          <w:u w:val="single"/>
        </w:rPr>
        <w:t>Thomas PATANSON</w:t>
      </w:r>
      <w:r w:rsidRPr="008B28AB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8B28AB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8B28AB">
        <w:rPr>
          <w:rFonts w:ascii="Times New Roman" w:hAnsi="Times New Roman" w:cs="Times New Roman"/>
          <w:sz w:val="24"/>
          <w:szCs w:val="24"/>
        </w:rPr>
        <w:t>fl.1483)</w:t>
      </w:r>
    </w:p>
    <w:p w14:paraId="637A908E" w14:textId="77777777" w:rsidR="008B28AB" w:rsidRPr="008B28AB" w:rsidRDefault="008B28AB" w:rsidP="008B28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B28AB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8B28AB">
        <w:rPr>
          <w:rFonts w:ascii="Times New Roman" w:hAnsi="Times New Roman" w:cs="Times New Roman"/>
          <w:sz w:val="24"/>
          <w:szCs w:val="24"/>
        </w:rPr>
        <w:t>Osney</w:t>
      </w:r>
      <w:proofErr w:type="spellEnd"/>
      <w:r w:rsidRPr="008B28AB">
        <w:rPr>
          <w:rFonts w:ascii="Times New Roman" w:hAnsi="Times New Roman" w:cs="Times New Roman"/>
          <w:sz w:val="24"/>
          <w:szCs w:val="24"/>
        </w:rPr>
        <w:t xml:space="preserve"> Abbey.</w:t>
      </w:r>
    </w:p>
    <w:p w14:paraId="7008910B" w14:textId="77777777" w:rsidR="008B28AB" w:rsidRPr="008B28AB" w:rsidRDefault="008B28AB" w:rsidP="008B28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B13DB2" w14:textId="77777777" w:rsidR="008B28AB" w:rsidRPr="008B28AB" w:rsidRDefault="008B28AB" w:rsidP="008B28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98A252" w14:textId="77777777" w:rsidR="008B28AB" w:rsidRPr="008B28AB" w:rsidRDefault="008B28AB" w:rsidP="008B28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B28AB">
        <w:rPr>
          <w:rFonts w:ascii="Times New Roman" w:hAnsi="Times New Roman" w:cs="Times New Roman"/>
          <w:sz w:val="24"/>
          <w:szCs w:val="24"/>
        </w:rPr>
        <w:t>20 Dec.1483</w:t>
      </w:r>
      <w:r w:rsidRPr="008B28AB">
        <w:rPr>
          <w:rFonts w:ascii="Times New Roman" w:hAnsi="Times New Roman" w:cs="Times New Roman"/>
          <w:sz w:val="24"/>
          <w:szCs w:val="24"/>
        </w:rPr>
        <w:tab/>
        <w:t>He was ordained priest in the conventual church of the Austin Friars,</w:t>
      </w:r>
    </w:p>
    <w:p w14:paraId="2797D04C" w14:textId="77777777" w:rsidR="008B28AB" w:rsidRPr="008B28AB" w:rsidRDefault="008B28AB" w:rsidP="008B28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B28AB">
        <w:rPr>
          <w:rFonts w:ascii="Times New Roman" w:hAnsi="Times New Roman" w:cs="Times New Roman"/>
          <w:sz w:val="24"/>
          <w:szCs w:val="24"/>
        </w:rPr>
        <w:tab/>
      </w:r>
      <w:r w:rsidRPr="008B28AB">
        <w:rPr>
          <w:rFonts w:ascii="Times New Roman" w:hAnsi="Times New Roman" w:cs="Times New Roman"/>
          <w:sz w:val="24"/>
          <w:szCs w:val="24"/>
        </w:rPr>
        <w:tab/>
        <w:t>York, by William Egremont, Bishop of Dromore(q.v.), by letters</w:t>
      </w:r>
    </w:p>
    <w:p w14:paraId="061EC968" w14:textId="77777777" w:rsidR="008B28AB" w:rsidRPr="008B28AB" w:rsidRDefault="008B28AB" w:rsidP="008B28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B28AB">
        <w:rPr>
          <w:rFonts w:ascii="Times New Roman" w:hAnsi="Times New Roman" w:cs="Times New Roman"/>
          <w:sz w:val="24"/>
          <w:szCs w:val="24"/>
        </w:rPr>
        <w:tab/>
      </w:r>
      <w:r w:rsidRPr="008B28AB">
        <w:rPr>
          <w:rFonts w:ascii="Times New Roman" w:hAnsi="Times New Roman" w:cs="Times New Roman"/>
          <w:sz w:val="24"/>
          <w:szCs w:val="24"/>
        </w:rPr>
        <w:tab/>
        <w:t>dimissory as he was from Carlisle diocese.</w:t>
      </w:r>
    </w:p>
    <w:p w14:paraId="66214D6E" w14:textId="77777777" w:rsidR="008B28AB" w:rsidRPr="008B28AB" w:rsidRDefault="008B28AB" w:rsidP="008B28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B28AB">
        <w:rPr>
          <w:rFonts w:ascii="Times New Roman" w:hAnsi="Times New Roman" w:cs="Times New Roman"/>
          <w:sz w:val="24"/>
          <w:szCs w:val="24"/>
        </w:rPr>
        <w:tab/>
      </w:r>
      <w:r w:rsidRPr="008B28AB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p.91)</w:t>
      </w:r>
    </w:p>
    <w:p w14:paraId="26A46D13" w14:textId="77777777" w:rsidR="008B28AB" w:rsidRPr="008B28AB" w:rsidRDefault="008B28AB" w:rsidP="008B28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F92BE6" w14:textId="77777777" w:rsidR="008B28AB" w:rsidRPr="008B28AB" w:rsidRDefault="008B28AB" w:rsidP="008B28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15E0A9" w14:textId="77777777" w:rsidR="008B28AB" w:rsidRPr="008B28AB" w:rsidRDefault="008B28AB" w:rsidP="008B28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B28AB">
        <w:rPr>
          <w:rFonts w:ascii="Times New Roman" w:hAnsi="Times New Roman" w:cs="Times New Roman"/>
          <w:sz w:val="24"/>
          <w:szCs w:val="24"/>
        </w:rPr>
        <w:t>5 February 2021</w:t>
      </w:r>
    </w:p>
    <w:p w14:paraId="38587F86" w14:textId="77777777" w:rsidR="008B28AB" w:rsidRPr="008B28AB" w:rsidRDefault="008B28AB" w:rsidP="008B28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8EBD43" w14:textId="77777777" w:rsidR="00BA00AB" w:rsidRPr="008B28AB" w:rsidRDefault="00BA00AB" w:rsidP="008B28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B28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B0A1A" w14:textId="77777777" w:rsidR="008B28AB" w:rsidRDefault="008B28AB" w:rsidP="009139A6">
      <w:r>
        <w:separator/>
      </w:r>
    </w:p>
  </w:endnote>
  <w:endnote w:type="continuationSeparator" w:id="0">
    <w:p w14:paraId="6F1A4BDD" w14:textId="77777777" w:rsidR="008B28AB" w:rsidRDefault="008B28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9544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7A70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8E2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F6B17" w14:textId="77777777" w:rsidR="008B28AB" w:rsidRDefault="008B28AB" w:rsidP="009139A6">
      <w:r>
        <w:separator/>
      </w:r>
    </w:p>
  </w:footnote>
  <w:footnote w:type="continuationSeparator" w:id="0">
    <w:p w14:paraId="27E127BE" w14:textId="77777777" w:rsidR="008B28AB" w:rsidRDefault="008B28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F763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96E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1D6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8AB"/>
    <w:rsid w:val="000666E0"/>
    <w:rsid w:val="002510B7"/>
    <w:rsid w:val="005C130B"/>
    <w:rsid w:val="00826F5C"/>
    <w:rsid w:val="008B28AB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D54AC"/>
  <w15:chartTrackingRefBased/>
  <w15:docId w15:val="{D23F902A-8D44-47FE-AD51-85F290922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28AB"/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2021-09-01T07:25:00Z</dcterms:created>
  <dcterms:modified xsi:type="dcterms:W3CDTF">2021-09-01T07:25:00Z</dcterms:modified>
</cp:coreProperties>
</file>